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EB6C" w14:textId="77777777" w:rsidR="00DC26CB" w:rsidRDefault="00DC26CB" w:rsidP="00DC26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BURGES</w:t>
      </w:r>
      <w:r>
        <w:rPr>
          <w:rFonts w:cs="Times New Roman"/>
          <w:szCs w:val="24"/>
        </w:rPr>
        <w:t xml:space="preserve">       (fl.1444)</w:t>
      </w:r>
    </w:p>
    <w:p w14:paraId="3F8C4F33" w14:textId="77777777" w:rsidR="00DC26CB" w:rsidRDefault="00DC26CB" w:rsidP="00DC26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Totton Priory. From Guernsey.</w:t>
      </w:r>
    </w:p>
    <w:p w14:paraId="04C71D84" w14:textId="77777777" w:rsidR="00DC26CB" w:rsidRDefault="00DC26CB" w:rsidP="00DC26CB">
      <w:pPr>
        <w:pStyle w:val="NoSpacing"/>
        <w:rPr>
          <w:rFonts w:cs="Times New Roman"/>
          <w:szCs w:val="24"/>
        </w:rPr>
      </w:pPr>
    </w:p>
    <w:p w14:paraId="65C40E18" w14:textId="77777777" w:rsidR="00DC26CB" w:rsidRDefault="00DC26CB" w:rsidP="00DC26CB">
      <w:pPr>
        <w:pStyle w:val="NoSpacing"/>
        <w:rPr>
          <w:rFonts w:cs="Times New Roman"/>
          <w:szCs w:val="24"/>
        </w:rPr>
      </w:pPr>
    </w:p>
    <w:p w14:paraId="2D5D90F4" w14:textId="77777777" w:rsidR="00DC26CB" w:rsidRDefault="00DC26CB" w:rsidP="00DC26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>He was ordained deacon by letters dimissory.</w:t>
      </w:r>
    </w:p>
    <w:p w14:paraId="798E9922" w14:textId="77777777" w:rsidR="00DC26CB" w:rsidRDefault="00DC26CB" w:rsidP="00DC26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E95ABE7" w14:textId="77777777" w:rsidR="00DC26CB" w:rsidRDefault="00DC26CB" w:rsidP="00DC26CB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p.198)</w:t>
      </w:r>
    </w:p>
    <w:p w14:paraId="510DA0E5" w14:textId="77777777" w:rsidR="00BF2EDD" w:rsidRDefault="00BF2EDD" w:rsidP="00BF2EDD">
      <w:pPr>
        <w:pStyle w:val="NoSpacing"/>
      </w:pPr>
      <w:r>
        <w:t>19 Sep.1444</w:t>
      </w:r>
      <w:r>
        <w:tab/>
        <w:t xml:space="preserve">He was ordained priest in the chapel of the manor of </w:t>
      </w:r>
      <w:proofErr w:type="spellStart"/>
      <w:r>
        <w:t>Radwey</w:t>
      </w:r>
      <w:proofErr w:type="spellEnd"/>
      <w:r>
        <w:t>.</w:t>
      </w:r>
    </w:p>
    <w:p w14:paraId="12E2487C" w14:textId="77777777" w:rsidR="00BF2EDD" w:rsidRDefault="00BF2EDD" w:rsidP="00BF2EDD">
      <w:pPr>
        <w:pStyle w:val="NoSpacing"/>
      </w:pPr>
      <w:r>
        <w:tab/>
      </w:r>
      <w:r>
        <w:tab/>
        <w:t xml:space="preserve">(“The Register of Edmund Lacy, Bishop of Exeter 1420-55 part 4” </w:t>
      </w:r>
    </w:p>
    <w:p w14:paraId="0E0387FB" w14:textId="77777777" w:rsidR="00BF2EDD" w:rsidRDefault="00BF2EDD" w:rsidP="00BF2EDD">
      <w:pPr>
        <w:pStyle w:val="NoSpacing"/>
        <w:ind w:left="720" w:firstLine="720"/>
      </w:pPr>
      <w:proofErr w:type="spellStart"/>
      <w:r>
        <w:t>ed.G.R</w:t>
      </w:r>
      <w:proofErr w:type="spellEnd"/>
      <w:r>
        <w:t>. Dunstan pub. by The Canterbury and York Society 1971 p.199)</w:t>
      </w:r>
    </w:p>
    <w:p w14:paraId="252D2C6A" w14:textId="77777777" w:rsidR="00BF2EDD" w:rsidRDefault="00BF2EDD" w:rsidP="00BF2EDD">
      <w:pPr>
        <w:pStyle w:val="NoSpacing"/>
        <w:rPr>
          <w:rFonts w:cs="Times New Roman"/>
          <w:szCs w:val="24"/>
        </w:rPr>
      </w:pPr>
    </w:p>
    <w:p w14:paraId="7EF0B52D" w14:textId="77777777" w:rsidR="00DC26CB" w:rsidRDefault="00DC26CB" w:rsidP="00DC26CB">
      <w:pPr>
        <w:pStyle w:val="NoSpacing"/>
        <w:rPr>
          <w:rFonts w:cs="Times New Roman"/>
          <w:szCs w:val="24"/>
        </w:rPr>
      </w:pPr>
    </w:p>
    <w:p w14:paraId="73636DB7" w14:textId="77777777" w:rsidR="00DC26CB" w:rsidRDefault="00DC26CB" w:rsidP="00DC26CB">
      <w:pPr>
        <w:pStyle w:val="NoSpacing"/>
        <w:rPr>
          <w:rFonts w:cs="Times New Roman"/>
          <w:szCs w:val="24"/>
        </w:rPr>
      </w:pPr>
    </w:p>
    <w:p w14:paraId="4874F4C0" w14:textId="77777777" w:rsidR="00DC26CB" w:rsidRDefault="00DC26CB" w:rsidP="00DC26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November 2023</w:t>
      </w:r>
    </w:p>
    <w:p w14:paraId="71D06897" w14:textId="6829AD07" w:rsidR="00BF2EDD" w:rsidRDefault="00BF2EDD" w:rsidP="00DC26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25 March 2025</w:t>
      </w:r>
      <w:r>
        <w:rPr>
          <w:rFonts w:cs="Times New Roman"/>
          <w:szCs w:val="24"/>
        </w:rPr>
        <w:fldChar w:fldCharType="end"/>
      </w:r>
    </w:p>
    <w:p w14:paraId="638819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42FE0" w14:textId="77777777" w:rsidR="00DC26CB" w:rsidRDefault="00DC26CB" w:rsidP="009139A6">
      <w:r>
        <w:separator/>
      </w:r>
    </w:p>
  </w:endnote>
  <w:endnote w:type="continuationSeparator" w:id="0">
    <w:p w14:paraId="21A7721B" w14:textId="77777777" w:rsidR="00DC26CB" w:rsidRDefault="00DC26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26B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3E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FB5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A0BC8" w14:textId="77777777" w:rsidR="00DC26CB" w:rsidRDefault="00DC26CB" w:rsidP="009139A6">
      <w:r>
        <w:separator/>
      </w:r>
    </w:p>
  </w:footnote>
  <w:footnote w:type="continuationSeparator" w:id="0">
    <w:p w14:paraId="600A050E" w14:textId="77777777" w:rsidR="00DC26CB" w:rsidRDefault="00DC26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7D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52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56D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CB"/>
    <w:rsid w:val="000666E0"/>
    <w:rsid w:val="0017572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F2EDD"/>
    <w:rsid w:val="00CB4ED9"/>
    <w:rsid w:val="00DC26C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6A44F"/>
  <w15:chartTrackingRefBased/>
  <w15:docId w15:val="{322A4CAD-0366-40F6-A62A-642A2ED7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2023-11-16T18:58:00Z</dcterms:created>
  <dcterms:modified xsi:type="dcterms:W3CDTF">2025-03-25T11:16:00Z</dcterms:modified>
</cp:coreProperties>
</file>